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D2C07" w14:textId="77777777" w:rsidR="00D443D5" w:rsidRDefault="00D443D5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66908BB6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B85752">
        <w:rPr>
          <w:rFonts w:cs="Arial"/>
        </w:rPr>
        <w:t xml:space="preserve"> 4301-00</w:t>
      </w:r>
      <w:r w:rsidR="00A8565C">
        <w:rPr>
          <w:rFonts w:cs="Arial"/>
        </w:rPr>
        <w:t>41</w:t>
      </w:r>
      <w:r w:rsidR="00B85752">
        <w:rPr>
          <w:rFonts w:cs="Arial"/>
        </w:rPr>
        <w:t>/202</w:t>
      </w:r>
      <w:r w:rsidR="00FB1985">
        <w:rPr>
          <w:rFonts w:cs="Arial"/>
        </w:rPr>
        <w:t>3</w:t>
      </w:r>
    </w:p>
    <w:p w14:paraId="794B08ED" w14:textId="40319174" w:rsidR="00A8565C" w:rsidRPr="00A8565C" w:rsidRDefault="00766B5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FD4AFF">
        <w:rPr>
          <w:rFonts w:cs="Arial"/>
        </w:rPr>
        <w:t xml:space="preserve"> 202</w:t>
      </w:r>
      <w:r w:rsidR="00FB1985">
        <w:rPr>
          <w:rFonts w:cs="Arial"/>
        </w:rPr>
        <w:t>3</w:t>
      </w:r>
      <w:r w:rsidR="00FD4AFF">
        <w:rPr>
          <w:rFonts w:cs="Arial"/>
        </w:rPr>
        <w:t>-</w:t>
      </w:r>
      <w:r w:rsidR="00A8565C">
        <w:rPr>
          <w:rFonts w:cs="Arial"/>
        </w:rPr>
        <w:t>286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6EB21A4B" w:rsidR="00C374E4" w:rsidRPr="002A186B" w:rsidRDefault="00C374E4" w:rsidP="00BC2F4D">
      <w:pPr>
        <w:jc w:val="center"/>
        <w:rPr>
          <w:rFonts w:cs="Arial"/>
          <w:b/>
        </w:rPr>
      </w:pPr>
      <w:r w:rsidRPr="002A186B">
        <w:rPr>
          <w:rFonts w:cs="Arial"/>
          <w:b/>
        </w:rPr>
        <w:t xml:space="preserve">IZJAVA </w:t>
      </w:r>
      <w:r w:rsidR="00CF5B4E" w:rsidRPr="002A186B">
        <w:rPr>
          <w:rFonts w:cs="Arial"/>
          <w:b/>
        </w:rPr>
        <w:t xml:space="preserve">ZA PRIDOBITEV PODATKOV </w:t>
      </w:r>
      <w:r w:rsidR="0005104B" w:rsidRPr="002A186B">
        <w:rPr>
          <w:rFonts w:cs="Arial"/>
          <w:b/>
        </w:rPr>
        <w:t>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1F9021DF" w:rsidR="00027F8E" w:rsidRDefault="00027F8E" w:rsidP="00F35A6C">
      <w:pPr>
        <w:jc w:val="both"/>
        <w:rPr>
          <w:rFonts w:cs="Arial"/>
        </w:rPr>
      </w:pPr>
    </w:p>
    <w:p w14:paraId="777029DF" w14:textId="77777777" w:rsidR="00E173D5" w:rsidRDefault="00E173D5" w:rsidP="00F35A6C">
      <w:pPr>
        <w:jc w:val="both"/>
        <w:rPr>
          <w:rFonts w:cs="Arial"/>
        </w:rPr>
      </w:pPr>
    </w:p>
    <w:p w14:paraId="2762541D" w14:textId="6D0370B0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244" w14:textId="77777777" w:rsidR="008B7A02" w:rsidRDefault="008B7A02">
      <w:r>
        <w:separator/>
      </w:r>
    </w:p>
  </w:endnote>
  <w:endnote w:type="continuationSeparator" w:id="0">
    <w:p w14:paraId="52BEF66F" w14:textId="77777777" w:rsidR="008B7A02" w:rsidRDefault="008B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88B139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5D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9B8E7" w14:textId="77777777" w:rsidR="008B7A02" w:rsidRDefault="008B7A02">
      <w:r>
        <w:separator/>
      </w:r>
    </w:p>
  </w:footnote>
  <w:footnote w:type="continuationSeparator" w:id="0">
    <w:p w14:paraId="720CF33A" w14:textId="77777777" w:rsidR="008B7A02" w:rsidRDefault="008B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FB1985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FB1985" w:rsidRPr="00A1445A" w14:paraId="55D6A11C" w14:textId="77777777" w:rsidTr="00FB1985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1184D9E" w:rsidR="00FB1985" w:rsidRPr="00B84F6D" w:rsidRDefault="00FB1985" w:rsidP="00FB198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FB1985" w:rsidRPr="00A1445A" w:rsidRDefault="00FB1985" w:rsidP="00FB1985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11C23D9E" w:rsidR="00FB1985" w:rsidRPr="008E7AB1" w:rsidRDefault="00FB1985" w:rsidP="00FB198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104B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186B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077F7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B75D3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A02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8565C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5752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5B4E"/>
    <w:rsid w:val="00D05C1E"/>
    <w:rsid w:val="00D06278"/>
    <w:rsid w:val="00D168E7"/>
    <w:rsid w:val="00D2343D"/>
    <w:rsid w:val="00D278D4"/>
    <w:rsid w:val="00D443D5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73D5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1985"/>
    <w:rsid w:val="00FB4D34"/>
    <w:rsid w:val="00FC4EB7"/>
    <w:rsid w:val="00FC6CF0"/>
    <w:rsid w:val="00FD0B70"/>
    <w:rsid w:val="00FD4AFF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a71b4f2-3489-430b-a582-ca3f60230a1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C08573-622D-41A8-B096-2C9A740D0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8FD934-F7F1-4A5D-B8E7-2DCBA467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32</TotalTime>
  <Pages>1</Pages>
  <Words>99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29</cp:revision>
  <cp:lastPrinted>2016-06-20T06:30:00Z</cp:lastPrinted>
  <dcterms:created xsi:type="dcterms:W3CDTF">2018-07-24T11:47:00Z</dcterms:created>
  <dcterms:modified xsi:type="dcterms:W3CDTF">2023-07-25T11:16:00Z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